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spacing w:line="276" w:lineRule="auto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bookmarkStart w:id="0" w:name="_GoBack"/>
      <w:bookmarkEnd w:id="0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ВЪЗЛОЖИТЕЛ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: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………………</w:t>
      </w:r>
      <w:r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.........................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СТРОИТЕЛ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: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…………………….…….………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</w:t>
      </w:r>
      <w:r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....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ЪОРЪЖЕНИЕ: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…………………….……...…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</w:t>
      </w:r>
      <w:r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РАБОТНА ПОРЪЧКА</w:t>
      </w:r>
      <w:r w:rsidRPr="009C5068">
        <w:rPr>
          <w:rFonts w:ascii="Calibri" w:eastAsia="Times New Roman" w:hAnsi="Calibri" w:cs="TimesNewRomanPSMT"/>
          <w:sz w:val="24"/>
          <w:szCs w:val="24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№: ……………………….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</w:pPr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ПРОТОКОЛ</w:t>
      </w:r>
    </w:p>
    <w:p w:rsid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bg-BG" w:eastAsia="en-US"/>
        </w:rPr>
      </w:pPr>
      <w:proofErr w:type="spellStart"/>
      <w:proofErr w:type="gram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за</w:t>
      </w:r>
      <w:proofErr w:type="spellEnd"/>
      <w:proofErr w:type="gramEnd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приемане</w:t>
      </w:r>
      <w:proofErr w:type="spellEnd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строително</w:t>
      </w:r>
      <w:proofErr w:type="spellEnd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скеле</w:t>
      </w:r>
      <w:proofErr w:type="spellEnd"/>
    </w:p>
    <w:p w:rsidR="00782FF7" w:rsidRPr="009C5068" w:rsidRDefault="00782FF7" w:rsidP="009C5068">
      <w:pPr>
        <w:tabs>
          <w:tab w:val="clear" w:pos="9000"/>
        </w:tabs>
        <w:autoSpaceDE w:val="0"/>
        <w:autoSpaceDN w:val="0"/>
        <w:adjustRightInd w:val="0"/>
        <w:ind w:left="0"/>
        <w:jc w:val="center"/>
        <w:rPr>
          <w:rFonts w:ascii="TimesNewRomanPS-BoldMT" w:eastAsia="Times New Roman" w:hAnsi="TimesNewRomanPS-BoldMT" w:cs="TimesNewRomanPS-BoldMT"/>
          <w:b/>
          <w:bCs/>
          <w:sz w:val="16"/>
          <w:szCs w:val="16"/>
          <w:lang w:val="bg-BG" w:eastAsia="en-US"/>
        </w:rPr>
      </w:pPr>
    </w:p>
    <w:p w:rsidR="009C5068" w:rsidRPr="009C5068" w:rsidRDefault="009C5068" w:rsidP="009C5068">
      <w:pPr>
        <w:tabs>
          <w:tab w:val="clear" w:pos="9000"/>
        </w:tabs>
        <w:ind w:left="0" w:firstLine="567"/>
        <w:jc w:val="left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Днес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, …..</w:t>
      </w:r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…20… </w:t>
      </w:r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г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.,</w:t>
      </w:r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долу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подписани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те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представители на Постоянно действащата комисия за приемане на площадки и скелета на територията на Ей И Ес</w:t>
      </w:r>
      <w:r w:rsidR="00B976D2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Марица</w:t>
      </w:r>
    </w:p>
    <w:p w:rsidR="009C5068" w:rsidRPr="009C5068" w:rsidRDefault="009C5068" w:rsidP="009C5068">
      <w:pPr>
        <w:numPr>
          <w:ilvl w:val="0"/>
          <w:numId w:val="26"/>
        </w:numPr>
        <w:tabs>
          <w:tab w:val="clear" w:pos="9000"/>
        </w:tabs>
        <w:ind w:left="284" w:hanging="284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………..…………..………………………………..……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…………… </w:t>
      </w:r>
    </w:p>
    <w:p w:rsidR="009C5068" w:rsidRPr="009C5068" w:rsidRDefault="009C5068" w:rsidP="009C5068">
      <w:pPr>
        <w:numPr>
          <w:ilvl w:val="0"/>
          <w:numId w:val="26"/>
        </w:numPr>
        <w:tabs>
          <w:tab w:val="clear" w:pos="9000"/>
        </w:tabs>
        <w:ind w:left="284" w:hanging="284"/>
        <w:jc w:val="left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................................................................................................................</w:t>
      </w:r>
    </w:p>
    <w:p w:rsidR="009C5068" w:rsidRPr="009C5068" w:rsidRDefault="009C5068" w:rsidP="009C5068">
      <w:pPr>
        <w:numPr>
          <w:ilvl w:val="0"/>
          <w:numId w:val="26"/>
        </w:numPr>
        <w:tabs>
          <w:tab w:val="clear" w:pos="9000"/>
        </w:tabs>
        <w:ind w:left="284" w:hanging="284"/>
        <w:jc w:val="left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................................................................................................................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 w:firstLine="567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в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изпълнение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чл.168а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и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чл.215н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от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Наредба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№7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минималните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изисквания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ЗБУТ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работните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места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и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при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използване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работното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оборудване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(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обн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.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в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ДВ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,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бр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. 88/1999 г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) и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чл.16, т. 1ж и чл.88, ал.1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от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Наредба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№2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минималните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изисквания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ЗБУТ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при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извършване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i/>
          <w:sz w:val="24"/>
          <w:szCs w:val="24"/>
          <w:lang w:eastAsia="en-US"/>
        </w:rPr>
        <w:t xml:space="preserve"> СМР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(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обн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.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в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ДВ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,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бр.37/2004 г.)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извърших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а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цялостен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оглед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монтираното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скеле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със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следните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данни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: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местонахождение</w:t>
      </w:r>
      <w:proofErr w:type="spellEnd"/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обекта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………...……………..….…………………..;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</w:t>
      </w:r>
      <w:proofErr w:type="spellEnd"/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………………………………...…………………..……….…………………;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височина</w:t>
      </w:r>
      <w:proofErr w:type="spellEnd"/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……..…… m;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товароносимост</w:t>
      </w:r>
      <w:proofErr w:type="spellEnd"/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…..……… kg/m2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,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</w:p>
    <w:p w:rsidR="009C5068" w:rsidRPr="009C5068" w:rsidRDefault="009C5068" w:rsidP="00621FFF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при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което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констатирах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а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следното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състояние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: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опори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(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хоризонтални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подложки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) 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- …………………..……...………………………………….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……...…………………………………………………………………………….…;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хоризонтално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анкериране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към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сградата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(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съоръжението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) 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- ………………………………….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……...…………………………………………………………………………………;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връзки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- ……………………………………………………………….…………………………..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мълниезащита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(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само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стоманено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скеле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) 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- ………………………………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……...…………………………………………………………………………………;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</w:t>
      </w:r>
      <w:proofErr w:type="spellStart"/>
      <w:proofErr w:type="gram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обезопасяване</w:t>
      </w:r>
      <w:proofErr w:type="spellEnd"/>
      <w:proofErr w:type="gram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работните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площадки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работно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скеле</w:t>
      </w:r>
      <w:proofErr w:type="spellEnd"/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) -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……...…………………………………………………………………………………..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bg-BG" w:eastAsia="en-US"/>
        </w:rPr>
      </w:pP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</w:pPr>
      <w:proofErr w:type="spellStart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Заключение</w:t>
      </w:r>
      <w:proofErr w:type="spellEnd"/>
      <w:r w:rsidRPr="009C5068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en-US"/>
        </w:rPr>
        <w:t>: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Приемам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е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монтираното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скеле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и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разрешавам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е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ползването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му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.</w:t>
      </w:r>
      <w:proofErr w:type="gramEnd"/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Без забележки/ Със следните забележки/: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Calibri" w:eastAsia="Times New Roman" w:hAnsi="Calibri" w:cs="TimesNewRomanPSMT"/>
          <w:sz w:val="24"/>
          <w:szCs w:val="24"/>
          <w:lang w:val="bg-BG" w:eastAsia="en-US"/>
        </w:rPr>
      </w:pPr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...................................................................................................................................................................</w:t>
      </w: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jc w:val="left"/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</w:pPr>
      <w:proofErr w:type="spellStart"/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Съставил</w:t>
      </w:r>
      <w:proofErr w:type="spellEnd"/>
      <w:r w:rsidRPr="009C5068">
        <w:rPr>
          <w:rFonts w:ascii="TimesNewRomanPSMT" w:eastAsia="Times New Roman" w:hAnsi="TimesNewRomanPSMT" w:cs="TimesNewRomanPSMT"/>
          <w:sz w:val="24"/>
          <w:szCs w:val="24"/>
          <w:lang w:val="bg-BG" w:eastAsia="en-US"/>
        </w:rPr>
        <w:t>и</w:t>
      </w:r>
      <w:r w:rsidRPr="009C5068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: </w:t>
      </w:r>
    </w:p>
    <w:p w:rsidR="009C5068" w:rsidRPr="009C5068" w:rsidRDefault="009C5068" w:rsidP="009C5068">
      <w:pPr>
        <w:tabs>
          <w:tab w:val="clear" w:pos="9000"/>
        </w:tabs>
        <w:ind w:left="709"/>
        <w:jc w:val="left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>I.</w:t>
      </w:r>
      <w:r w:rsidRPr="009C5068">
        <w:rPr>
          <w:rFonts w:ascii="Calibri" w:eastAsia="Times New Roman" w:hAnsi="Calibri" w:cs="Times New Roman"/>
          <w:sz w:val="24"/>
          <w:szCs w:val="24"/>
          <w:lang w:eastAsia="en-US"/>
        </w:rPr>
        <w:t xml:space="preserve"> 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Представители на Постоянно действащата комисия за приемане на площадки и скелета на територията на Ей И Ес</w:t>
      </w:r>
      <w:r w:rsidR="00B976D2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Марица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: 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1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………..…………..………………………………..………………… </w:t>
      </w:r>
      <w:r w:rsidRPr="009C506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en-US"/>
        </w:rPr>
        <w:t>(име, фамилия, подпис)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2..............................................................................................................</w:t>
      </w:r>
      <w:r w:rsidRPr="009C506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en-US"/>
        </w:rPr>
        <w:t xml:space="preserve"> (име, фамилия, подпис)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Calibri" w:eastAsia="Times New Roman" w:hAnsi="Calibri" w:cs="Times New Roman"/>
          <w:sz w:val="24"/>
          <w:szCs w:val="24"/>
          <w:vertAlign w:val="subscript"/>
          <w:lang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3..............................................................................................................</w:t>
      </w:r>
      <w:r w:rsidRPr="009C506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en-US"/>
        </w:rPr>
        <w:t xml:space="preserve"> (име, фамилия, подпис)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9C5068">
        <w:rPr>
          <w:rFonts w:ascii="Calibri" w:eastAsia="Times New Roman" w:hAnsi="Calibri" w:cs="Times New Roman"/>
          <w:sz w:val="24"/>
          <w:szCs w:val="24"/>
          <w:vertAlign w:val="subscript"/>
          <w:lang w:eastAsia="en-US"/>
        </w:rPr>
        <w:tab/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II. </w:t>
      </w: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Представител на строителя: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en-US"/>
        </w:rPr>
      </w:pPr>
      <w:r w:rsidRPr="009C506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1</w:t>
      </w:r>
      <w:r w:rsidRPr="009C506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………..…………..………………………………..………………… </w:t>
      </w:r>
      <w:r w:rsidRPr="009C506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en-US"/>
        </w:rPr>
        <w:t>(име, фамилия, подпис)</w:t>
      </w:r>
    </w:p>
    <w:p w:rsidR="009C5068" w:rsidRPr="009C5068" w:rsidRDefault="009C5068" w:rsidP="009C5068">
      <w:pPr>
        <w:tabs>
          <w:tab w:val="clear" w:pos="9000"/>
        </w:tabs>
        <w:ind w:left="0"/>
        <w:jc w:val="left"/>
        <w:rPr>
          <w:rFonts w:ascii="Calibri" w:eastAsia="Times New Roman" w:hAnsi="Calibri" w:cs="Times New Roman"/>
          <w:sz w:val="24"/>
          <w:szCs w:val="24"/>
          <w:lang w:eastAsia="en-US"/>
        </w:rPr>
      </w:pPr>
    </w:p>
    <w:p w:rsidR="009C5068" w:rsidRPr="009C5068" w:rsidRDefault="009C5068" w:rsidP="009C5068">
      <w:pPr>
        <w:tabs>
          <w:tab w:val="clear" w:pos="9000"/>
        </w:tabs>
        <w:autoSpaceDE w:val="0"/>
        <w:autoSpaceDN w:val="0"/>
        <w:adjustRightInd w:val="0"/>
        <w:ind w:left="0"/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</w:pPr>
      <w:r w:rsidRPr="009C5068">
        <w:rPr>
          <w:rFonts w:ascii="TimesNewRomanPS-BoldMT" w:eastAsia="Times New Roman" w:hAnsi="TimesNewRomanPS-BoldMT" w:cs="TimesNewRomanPS-BoldMT"/>
          <w:b/>
          <w:bCs/>
          <w:sz w:val="19"/>
          <w:szCs w:val="19"/>
          <w:lang w:eastAsia="en-US"/>
        </w:rPr>
        <w:t xml:space="preserve">ЗАБЕЛЕЖКА: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Монтирани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скелета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,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които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използвани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в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продължение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повече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от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>7 дни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били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изложени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неблагоприятни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климатични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въздействия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,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proofErr w:type="gram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след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земетресения</w:t>
      </w:r>
      <w:proofErr w:type="spellEnd"/>
      <w:proofErr w:type="gram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,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реконструкция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всяко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друго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обстоятелство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,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което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може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да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засегне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(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намали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)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тяхната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якост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(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здравина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)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или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устойчивост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,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проверяват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отново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и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използват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след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>р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азрешение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представител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Постоянно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действащата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комисия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за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приемане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площадки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и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скелета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територията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на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Ей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>И</w:t>
      </w:r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proofErr w:type="spellStart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>Ес</w:t>
      </w:r>
      <w:proofErr w:type="spellEnd"/>
      <w:r w:rsidRPr="009C5068">
        <w:rPr>
          <w:rFonts w:ascii="TimesNewRomanPSMT" w:eastAsia="Times New Roman" w:hAnsi="TimesNewRomanPSMT" w:cs="TimesNewRomanPSMT"/>
          <w:sz w:val="19"/>
          <w:szCs w:val="19"/>
          <w:lang w:eastAsia="en-US"/>
        </w:rPr>
        <w:t xml:space="preserve"> </w:t>
      </w:r>
      <w:r w:rsidR="00110FFF">
        <w:rPr>
          <w:rFonts w:ascii="TimesNewRomanPSMT" w:eastAsia="Times New Roman" w:hAnsi="TimesNewRomanPSMT" w:cs="TimesNewRomanPSMT"/>
          <w:sz w:val="19"/>
          <w:szCs w:val="19"/>
          <w:lang w:val="bg-BG" w:eastAsia="en-US"/>
        </w:rPr>
        <w:t>Марица</w:t>
      </w:r>
    </w:p>
    <w:sectPr w:rsidR="009C5068" w:rsidRPr="009C5068" w:rsidSect="00C6695E"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388" w:rsidRDefault="00672388" w:rsidP="004E46E1">
      <w:r>
        <w:separator/>
      </w:r>
    </w:p>
    <w:p w:rsidR="00672388" w:rsidRDefault="00672388" w:rsidP="004E46E1"/>
  </w:endnote>
  <w:endnote w:type="continuationSeparator" w:id="0">
    <w:p w:rsidR="00672388" w:rsidRDefault="00672388" w:rsidP="004E46E1">
      <w:r>
        <w:continuationSeparator/>
      </w:r>
    </w:p>
    <w:p w:rsidR="00672388" w:rsidRDefault="00672388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388" w:rsidRDefault="00672388" w:rsidP="004E46E1">
      <w:r>
        <w:separator/>
      </w:r>
    </w:p>
    <w:p w:rsidR="00672388" w:rsidRDefault="00672388" w:rsidP="004E46E1"/>
  </w:footnote>
  <w:footnote w:type="continuationSeparator" w:id="0">
    <w:p w:rsidR="00672388" w:rsidRDefault="00672388" w:rsidP="004E46E1">
      <w:r>
        <w:continuationSeparator/>
      </w:r>
    </w:p>
    <w:p w:rsidR="00672388" w:rsidRDefault="00672388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672388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A6036C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F412A7">
            <w:rPr>
              <w:rFonts w:ascii="Times New Roman" w:hAnsi="Times New Roman" w:cs="Times New Roman"/>
              <w:sz w:val="20"/>
              <w:szCs w:val="20"/>
            </w:rPr>
            <w:t>-A2</w:t>
          </w:r>
        </w:p>
        <w:p w:rsidR="001323EF" w:rsidRPr="00856010" w:rsidRDefault="00856010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856010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F412A7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9F3CB0" w:rsidP="00070284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Протокол за</w:t>
          </w:r>
          <w:r w:rsidRPr="009F3CB0">
            <w:rPr>
              <w:rFonts w:ascii="Times New Roman" w:hAnsi="Times New Roman" w:cs="Times New Roman"/>
              <w:sz w:val="20"/>
              <w:szCs w:val="20"/>
              <w:lang w:val="bg-BG"/>
            </w:rPr>
            <w:t xml:space="preserve"> приемане на строително скеле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56010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56010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2E55C3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856010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856010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1">
    <w:nsid w:val="6AEF295D"/>
    <w:multiLevelType w:val="hybridMultilevel"/>
    <w:tmpl w:val="3BE899F2"/>
    <w:lvl w:ilvl="0" w:tplc="040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 w:numId="2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2BD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0FFF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0881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5C3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04CB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1FFF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388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2FF7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010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068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3CB0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6D2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4D6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2A7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022C-E526-496F-9055-8B502601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18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18</cp:revision>
  <cp:lastPrinted>2014-10-14T13:39:00Z</cp:lastPrinted>
  <dcterms:created xsi:type="dcterms:W3CDTF">2015-01-04T16:03:00Z</dcterms:created>
  <dcterms:modified xsi:type="dcterms:W3CDTF">2015-03-12T16:59:00Z</dcterms:modified>
</cp:coreProperties>
</file>